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FA408" w14:textId="77777777" w:rsidR="00DA22DC" w:rsidRDefault="00DA22DC" w:rsidP="00DA22DC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u w:val="single"/>
        </w:rPr>
        <w:t>Richard WARDE</w:t>
      </w:r>
      <w:r>
        <w:rPr>
          <w:rFonts w:ascii="Times New Roman" w:hAnsi="Times New Roman" w:cs="Times New Roman"/>
          <w:sz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</w:rPr>
        <w:t>fl.1483)</w:t>
      </w:r>
    </w:p>
    <w:p w14:paraId="19B48AB8" w14:textId="77777777" w:rsidR="00DA22DC" w:rsidRDefault="00DA22DC" w:rsidP="00DA22DC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of Weston, Shropshire. Husbandman.</w:t>
      </w:r>
    </w:p>
    <w:p w14:paraId="3E3A7715" w14:textId="77777777" w:rsidR="00DA22DC" w:rsidRDefault="00DA22DC" w:rsidP="00DA22DC">
      <w:pPr>
        <w:pStyle w:val="NoSpacing"/>
        <w:rPr>
          <w:rFonts w:ascii="Times New Roman" w:hAnsi="Times New Roman" w:cs="Times New Roman"/>
          <w:sz w:val="24"/>
        </w:rPr>
      </w:pPr>
    </w:p>
    <w:p w14:paraId="63F729FB" w14:textId="77777777" w:rsidR="00DA22DC" w:rsidRDefault="00DA22DC" w:rsidP="00DA22DC">
      <w:pPr>
        <w:pStyle w:val="NoSpacing"/>
        <w:rPr>
          <w:rFonts w:ascii="Times New Roman" w:hAnsi="Times New Roman" w:cs="Times New Roman"/>
          <w:sz w:val="24"/>
        </w:rPr>
      </w:pPr>
    </w:p>
    <w:p w14:paraId="1C127BB8" w14:textId="77777777" w:rsidR="00DA22DC" w:rsidRDefault="00DA22DC" w:rsidP="00DA22DC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1483</w:t>
      </w:r>
      <w:r>
        <w:rPr>
          <w:rFonts w:ascii="Times New Roman" w:hAnsi="Times New Roman" w:cs="Times New Roman"/>
          <w:sz w:val="24"/>
        </w:rPr>
        <w:tab/>
        <w:t xml:space="preserve">John Ludlow, Abbot of </w:t>
      </w:r>
      <w:proofErr w:type="spellStart"/>
      <w:r>
        <w:rPr>
          <w:rFonts w:ascii="Times New Roman" w:hAnsi="Times New Roman" w:cs="Times New Roman"/>
          <w:sz w:val="24"/>
        </w:rPr>
        <w:t>Haughmond</w:t>
      </w:r>
      <w:proofErr w:type="spellEnd"/>
      <w:r>
        <w:rPr>
          <w:rFonts w:ascii="Times New Roman" w:hAnsi="Times New Roman" w:cs="Times New Roman"/>
          <w:sz w:val="24"/>
        </w:rPr>
        <w:t>(q.v.), brought a plaint of debt against him</w:t>
      </w:r>
    </w:p>
    <w:p w14:paraId="0C210D26" w14:textId="77777777" w:rsidR="00DA22DC" w:rsidRDefault="00DA22DC" w:rsidP="00DA22DC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and Henry </w:t>
      </w:r>
      <w:proofErr w:type="spellStart"/>
      <w:r>
        <w:rPr>
          <w:rFonts w:ascii="Times New Roman" w:hAnsi="Times New Roman" w:cs="Times New Roman"/>
          <w:sz w:val="24"/>
        </w:rPr>
        <w:t>Laransone</w:t>
      </w:r>
      <w:proofErr w:type="spellEnd"/>
      <w:r>
        <w:rPr>
          <w:rFonts w:ascii="Times New Roman" w:hAnsi="Times New Roman" w:cs="Times New Roman"/>
          <w:sz w:val="24"/>
        </w:rPr>
        <w:t xml:space="preserve"> of Newton by </w:t>
      </w:r>
      <w:proofErr w:type="spellStart"/>
      <w:r>
        <w:rPr>
          <w:rFonts w:ascii="Times New Roman" w:hAnsi="Times New Roman" w:cs="Times New Roman"/>
          <w:sz w:val="24"/>
        </w:rPr>
        <w:t>Baschurch</w:t>
      </w:r>
      <w:proofErr w:type="spellEnd"/>
      <w:r>
        <w:rPr>
          <w:rFonts w:ascii="Times New Roman" w:hAnsi="Times New Roman" w:cs="Times New Roman"/>
          <w:sz w:val="24"/>
        </w:rPr>
        <w:t>(q.v.).</w:t>
      </w:r>
    </w:p>
    <w:p w14:paraId="6B023355" w14:textId="77777777" w:rsidR="00DA22DC" w:rsidRDefault="00DA22DC" w:rsidP="00DA22DC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4E783D7D" w14:textId="77777777" w:rsidR="00DA22DC" w:rsidRDefault="00DA22DC" w:rsidP="00DA22DC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5DBB6C1" w14:textId="77777777" w:rsidR="00DA22DC" w:rsidRDefault="00DA22DC" w:rsidP="00DA22DC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8FEFBDC" w14:textId="77777777" w:rsidR="00DA22DC" w:rsidRDefault="00DA22DC" w:rsidP="00DA22DC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7 October 2021</w:t>
      </w:r>
    </w:p>
    <w:p w14:paraId="0E73F1C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E857E" w14:textId="77777777" w:rsidR="00DA22DC" w:rsidRDefault="00DA22DC" w:rsidP="009139A6">
      <w:r>
        <w:separator/>
      </w:r>
    </w:p>
  </w:endnote>
  <w:endnote w:type="continuationSeparator" w:id="0">
    <w:p w14:paraId="316BEFBD" w14:textId="77777777" w:rsidR="00DA22DC" w:rsidRDefault="00DA22D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D7C5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2C5F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056C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F900D" w14:textId="77777777" w:rsidR="00DA22DC" w:rsidRDefault="00DA22DC" w:rsidP="009139A6">
      <w:r>
        <w:separator/>
      </w:r>
    </w:p>
  </w:footnote>
  <w:footnote w:type="continuationSeparator" w:id="0">
    <w:p w14:paraId="716453BC" w14:textId="77777777" w:rsidR="00DA22DC" w:rsidRDefault="00DA22D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5A84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84EE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CD9B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2DC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A22DC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363A57"/>
  <w15:chartTrackingRefBased/>
  <w15:docId w15:val="{20D9E3B3-329A-486A-9EE8-792F5D2C4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A22D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2021-11-28T13:58:00Z</dcterms:created>
  <dcterms:modified xsi:type="dcterms:W3CDTF">2021-11-28T13:59:00Z</dcterms:modified>
</cp:coreProperties>
</file>